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DB" w:rsidRDefault="00EB3C91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3CFD">
        <w:rPr>
          <w:rFonts w:ascii="Times New Roman" w:hAnsi="Times New Roman" w:cs="Times New Roman"/>
          <w:sz w:val="24"/>
          <w:szCs w:val="24"/>
        </w:rPr>
        <w:t xml:space="preserve">   </w:t>
      </w:r>
      <w:r w:rsidR="00A30D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435DB" w:rsidRDefault="00A435DB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74720C" w:rsidRPr="0074720C" w:rsidRDefault="0074720C" w:rsidP="0074720C">
      <w:pPr>
        <w:tabs>
          <w:tab w:val="left" w:pos="2985"/>
        </w:tabs>
        <w:jc w:val="center"/>
        <w:rPr>
          <w:b/>
          <w:sz w:val="24"/>
          <w:szCs w:val="24"/>
        </w:rPr>
      </w:pPr>
      <w:r w:rsidRPr="0074720C">
        <w:rPr>
          <w:b/>
          <w:sz w:val="24"/>
          <w:szCs w:val="24"/>
        </w:rPr>
        <w:t>ATSISKAITYMŲ SU DEBITORIAIS IR KREDITORIAIS SĄRAŠAS</w:t>
      </w:r>
      <w:r w:rsidR="00A4118B">
        <w:rPr>
          <w:b/>
          <w:sz w:val="24"/>
          <w:szCs w:val="24"/>
        </w:rPr>
        <w:t xml:space="preserve"> 2018-06-30</w:t>
      </w:r>
    </w:p>
    <w:p w:rsidR="0074720C" w:rsidRPr="0074720C" w:rsidRDefault="0074720C" w:rsidP="0074720C">
      <w:pPr>
        <w:rPr>
          <w:sz w:val="20"/>
        </w:rPr>
      </w:pPr>
    </w:p>
    <w:p w:rsidR="0074720C" w:rsidRPr="006D5CB9" w:rsidRDefault="0074720C" w:rsidP="0074720C">
      <w:pPr>
        <w:tabs>
          <w:tab w:val="left" w:pos="4230"/>
        </w:tabs>
        <w:rPr>
          <w:sz w:val="20"/>
          <w:u w:val="single"/>
        </w:rPr>
      </w:pPr>
      <w:r w:rsidRPr="0074720C">
        <w:rPr>
          <w:sz w:val="20"/>
        </w:rPr>
        <w:tab/>
      </w:r>
      <w:r w:rsidRPr="006D5CB9">
        <w:rPr>
          <w:sz w:val="20"/>
        </w:rPr>
        <w:t xml:space="preserve">  </w:t>
      </w:r>
      <w:r w:rsidR="00A4118B">
        <w:rPr>
          <w:sz w:val="20"/>
          <w:u w:val="single"/>
        </w:rPr>
        <w:t>2018-07</w:t>
      </w:r>
      <w:r w:rsidR="00714B9A" w:rsidRPr="006D5CB9">
        <w:rPr>
          <w:sz w:val="20"/>
          <w:u w:val="single"/>
        </w:rPr>
        <w:t>-13</w:t>
      </w:r>
    </w:p>
    <w:p w:rsidR="0074720C" w:rsidRPr="0074720C" w:rsidRDefault="0074720C" w:rsidP="0074720C">
      <w:pPr>
        <w:rPr>
          <w:color w:val="FF0000"/>
          <w:sz w:val="20"/>
        </w:rPr>
      </w:pPr>
      <w:r w:rsidRPr="0074720C">
        <w:rPr>
          <w:color w:val="FF0000"/>
          <w:sz w:val="20"/>
        </w:rPr>
        <w:t xml:space="preserve">                 </w:t>
      </w:r>
    </w:p>
    <w:p w:rsidR="0074720C" w:rsidRPr="0074720C" w:rsidRDefault="0074720C" w:rsidP="0074720C">
      <w:pPr>
        <w:jc w:val="center"/>
        <w:rPr>
          <w:b/>
          <w:sz w:val="20"/>
        </w:rPr>
      </w:pPr>
      <w:r w:rsidRPr="0074720C">
        <w:rPr>
          <w:b/>
          <w:sz w:val="20"/>
        </w:rPr>
        <w:t>KREDITORIAI</w:t>
      </w:r>
    </w:p>
    <w:p w:rsidR="0074720C" w:rsidRDefault="0074720C" w:rsidP="0074720C">
      <w:pPr>
        <w:rPr>
          <w:color w:val="FF0000"/>
          <w:sz w:val="20"/>
        </w:rPr>
      </w:pPr>
    </w:p>
    <w:p w:rsidR="00D852AC" w:rsidRPr="001E141F" w:rsidRDefault="001E141F" w:rsidP="001E141F">
      <w:pPr>
        <w:spacing w:line="360" w:lineRule="auto"/>
        <w:rPr>
          <w:sz w:val="20"/>
        </w:rPr>
      </w:pPr>
      <w:r w:rsidRPr="001E141F">
        <w:rPr>
          <w:sz w:val="20"/>
        </w:rPr>
        <w:t xml:space="preserve"> </w:t>
      </w:r>
      <w:r w:rsidRPr="001E141F">
        <w:rPr>
          <w:szCs w:val="22"/>
        </w:rPr>
        <w:t>Ataskaitinio laikotarpio  pabaigoje kreditin</w:t>
      </w:r>
      <w:r w:rsidR="004410A8">
        <w:rPr>
          <w:szCs w:val="22"/>
        </w:rPr>
        <w:t>is įsiskolinimas -</w:t>
      </w:r>
      <w:r w:rsidR="00383157" w:rsidRPr="00383157">
        <w:rPr>
          <w:b/>
          <w:szCs w:val="22"/>
        </w:rPr>
        <w:t>35</w:t>
      </w:r>
      <w:r w:rsidR="00111AA9">
        <w:rPr>
          <w:b/>
          <w:szCs w:val="22"/>
        </w:rPr>
        <w:t>.</w:t>
      </w:r>
      <w:r w:rsidR="00383157" w:rsidRPr="00383157">
        <w:rPr>
          <w:b/>
          <w:szCs w:val="22"/>
        </w:rPr>
        <w:t>465,06</w:t>
      </w:r>
      <w:r w:rsidRPr="00383157">
        <w:rPr>
          <w:szCs w:val="22"/>
        </w:rPr>
        <w:t xml:space="preserve"> </w:t>
      </w:r>
      <w:r>
        <w:rPr>
          <w:szCs w:val="22"/>
        </w:rPr>
        <w:t>eurai</w:t>
      </w:r>
      <w:r w:rsidRPr="001E141F">
        <w:rPr>
          <w:szCs w:val="22"/>
        </w:rPr>
        <w:t xml:space="preserve"> iš jų</w:t>
      </w:r>
      <w:r>
        <w:rPr>
          <w:szCs w:val="22"/>
        </w:rPr>
        <w:t>:</w:t>
      </w:r>
    </w:p>
    <w:p w:rsidR="00D852AC" w:rsidRDefault="001E141F" w:rsidP="001E141F">
      <w:pPr>
        <w:spacing w:line="360" w:lineRule="auto"/>
      </w:pPr>
      <w:r>
        <w:t xml:space="preserve"> m</w:t>
      </w:r>
      <w:r w:rsidR="000365B4">
        <w:t>okėtinos</w:t>
      </w:r>
      <w:r w:rsidR="00D852AC">
        <w:t xml:space="preserve"> darbdavio socialinio draudimo įmokos </w:t>
      </w:r>
      <w:r w:rsidR="00AA549B">
        <w:t>30,4</w:t>
      </w:r>
      <w:r w:rsidR="004400BD">
        <w:t xml:space="preserve">8% - </w:t>
      </w:r>
      <w:r w:rsidR="00D852AC">
        <w:t xml:space="preserve"> </w:t>
      </w:r>
      <w:r w:rsidR="00A4118B">
        <w:t>12.277,49</w:t>
      </w:r>
      <w:r w:rsidR="004410A8">
        <w:t xml:space="preserve"> €</w:t>
      </w:r>
      <w:r>
        <w:t>;</w:t>
      </w:r>
    </w:p>
    <w:p w:rsidR="00D852AC" w:rsidRDefault="00D852AC" w:rsidP="00D852AC">
      <w:r>
        <w:rPr>
          <w:color w:val="FF0000"/>
          <w:sz w:val="20"/>
        </w:rPr>
        <w:t xml:space="preserve"> </w:t>
      </w:r>
      <w:r w:rsidR="001E141F">
        <w:t>m</w:t>
      </w:r>
      <w:r>
        <w:t xml:space="preserve">okėtinos sumos pagal gautas prekių ir paslaugų sąskaitas – faktūras iš tiekėjų </w:t>
      </w:r>
      <w:r w:rsidR="009C3179">
        <w:t>–</w:t>
      </w:r>
      <w:r>
        <w:t xml:space="preserve"> </w:t>
      </w:r>
      <w:r w:rsidR="00383157">
        <w:rPr>
          <w:b/>
        </w:rPr>
        <w:t>23187,57</w:t>
      </w:r>
      <w:r w:rsidR="004410A8" w:rsidRPr="00A4118B">
        <w:rPr>
          <w:b/>
          <w:color w:val="FF0000"/>
        </w:rPr>
        <w:t xml:space="preserve"> </w:t>
      </w:r>
      <w:r w:rsidR="004410A8">
        <w:t>€</w:t>
      </w:r>
      <w:r>
        <w:t>:</w:t>
      </w:r>
    </w:p>
    <w:p w:rsidR="00D852AC" w:rsidRDefault="00D852AC" w:rsidP="00D852AC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</w:p>
    <w:p w:rsidR="00D852AC" w:rsidRPr="009F32A4" w:rsidRDefault="00D852AC" w:rsidP="00D852AC">
      <w:pPr>
        <w:tabs>
          <w:tab w:val="left" w:pos="6840"/>
        </w:tabs>
        <w:spacing w:line="360" w:lineRule="auto"/>
        <w:rPr>
          <w:sz w:val="24"/>
          <w:szCs w:val="24"/>
        </w:rPr>
      </w:pPr>
      <w:r>
        <w:t xml:space="preserve"> AB “Šiaulių energija“        </w:t>
      </w:r>
      <w:r w:rsidR="00275E83">
        <w:t xml:space="preserve">                       </w:t>
      </w:r>
      <w:r w:rsidR="004410A8">
        <w:t xml:space="preserve">      </w:t>
      </w:r>
      <w:r w:rsidR="00275E83">
        <w:t xml:space="preserve"> </w:t>
      </w:r>
      <w:r w:rsidR="009F32A4" w:rsidRPr="009F32A4">
        <w:t>21159.37</w:t>
      </w:r>
      <w:r w:rsidR="004410A8" w:rsidRPr="009F32A4">
        <w:t xml:space="preserve"> €</w:t>
      </w:r>
      <w:r w:rsidRPr="009F32A4">
        <w:t>;</w:t>
      </w:r>
    </w:p>
    <w:p w:rsidR="00D852AC" w:rsidRPr="00A4118B" w:rsidRDefault="00D852AC" w:rsidP="00D852AC">
      <w:pPr>
        <w:tabs>
          <w:tab w:val="left" w:pos="6840"/>
        </w:tabs>
        <w:spacing w:line="360" w:lineRule="auto"/>
        <w:rPr>
          <w:color w:val="FF0000"/>
        </w:rPr>
      </w:pPr>
      <w:r w:rsidRPr="00A4118B">
        <w:rPr>
          <w:color w:val="FF0000"/>
        </w:rPr>
        <w:t xml:space="preserve"> </w:t>
      </w:r>
      <w:r w:rsidRPr="009F32A4">
        <w:t>AB “Energijos skirst</w:t>
      </w:r>
      <w:r w:rsidR="004400BD" w:rsidRPr="009F32A4">
        <w:t xml:space="preserve">ymo operatorius“          </w:t>
      </w:r>
      <w:r w:rsidR="009F32A4" w:rsidRPr="009F32A4">
        <w:t xml:space="preserve">    1276.50 </w:t>
      </w:r>
      <w:r w:rsidR="004410A8" w:rsidRPr="009F32A4">
        <w:t xml:space="preserve"> €</w:t>
      </w:r>
      <w:r w:rsidRPr="009F32A4">
        <w:t>;</w:t>
      </w:r>
    </w:p>
    <w:p w:rsidR="00D852AC" w:rsidRPr="00A4118B" w:rsidRDefault="009F32A4" w:rsidP="009F32A4">
      <w:pPr>
        <w:tabs>
          <w:tab w:val="left" w:pos="6840"/>
        </w:tabs>
        <w:spacing w:line="360" w:lineRule="auto"/>
        <w:rPr>
          <w:color w:val="FF0000"/>
        </w:rPr>
      </w:pPr>
      <w:r>
        <w:rPr>
          <w:color w:val="FF0000"/>
        </w:rPr>
        <w:t xml:space="preserve"> </w:t>
      </w:r>
      <w:r w:rsidR="00D852AC" w:rsidRPr="00A4118B">
        <w:rPr>
          <w:color w:val="FF0000"/>
        </w:rPr>
        <w:t xml:space="preserve"> </w:t>
      </w:r>
      <w:r w:rsidR="00D852AC" w:rsidRPr="009F32A4">
        <w:t xml:space="preserve">UAB “Šiaulių vandenys“                                 </w:t>
      </w:r>
      <w:r w:rsidR="00F81CFD" w:rsidRPr="009F32A4">
        <w:t xml:space="preserve"> </w:t>
      </w:r>
      <w:r w:rsidR="00F43A7D" w:rsidRPr="009F32A4">
        <w:t xml:space="preserve">   </w:t>
      </w:r>
      <w:r w:rsidRPr="009F32A4">
        <w:t>508.88</w:t>
      </w:r>
      <w:r w:rsidR="00F43A7D" w:rsidRPr="009F32A4">
        <w:t xml:space="preserve"> €</w:t>
      </w:r>
      <w:r w:rsidR="00D852AC" w:rsidRPr="009F32A4">
        <w:t>;</w:t>
      </w:r>
    </w:p>
    <w:p w:rsidR="00D852AC" w:rsidRDefault="00F43A7D" w:rsidP="00D852AC">
      <w:pPr>
        <w:tabs>
          <w:tab w:val="left" w:pos="6840"/>
        </w:tabs>
        <w:spacing w:line="360" w:lineRule="auto"/>
        <w:ind w:left="284" w:hanging="284"/>
        <w:rPr>
          <w:color w:val="FF0000"/>
        </w:rPr>
      </w:pPr>
      <w:r w:rsidRPr="00A4118B">
        <w:rPr>
          <w:color w:val="FF0000"/>
        </w:rPr>
        <w:t xml:space="preserve"> </w:t>
      </w:r>
      <w:proofErr w:type="spellStart"/>
      <w:r w:rsidR="00D852AC" w:rsidRPr="009F32A4">
        <w:t>Splius</w:t>
      </w:r>
      <w:proofErr w:type="spellEnd"/>
      <w:r w:rsidR="00D852AC" w:rsidRPr="009F32A4">
        <w:t xml:space="preserve">, UAB                                   </w:t>
      </w:r>
      <w:r w:rsidR="00F81CFD" w:rsidRPr="009F32A4">
        <w:t xml:space="preserve">  </w:t>
      </w:r>
      <w:r w:rsidR="004400BD" w:rsidRPr="009F32A4">
        <w:t xml:space="preserve"> </w:t>
      </w:r>
      <w:r w:rsidRPr="009F32A4">
        <w:t xml:space="preserve">            </w:t>
      </w:r>
      <w:r w:rsidR="009F32A4" w:rsidRPr="009F32A4">
        <w:t xml:space="preserve">           9</w:t>
      </w:r>
      <w:r w:rsidRPr="009F32A4">
        <w:t>,13 €</w:t>
      </w:r>
      <w:r w:rsidR="00D852AC" w:rsidRPr="009F32A4">
        <w:t>;</w:t>
      </w:r>
    </w:p>
    <w:p w:rsidR="00A4118B" w:rsidRPr="00A4118B" w:rsidRDefault="00A4118B" w:rsidP="00D852AC">
      <w:pPr>
        <w:tabs>
          <w:tab w:val="left" w:pos="6840"/>
        </w:tabs>
        <w:spacing w:line="360" w:lineRule="auto"/>
        <w:ind w:left="284" w:hanging="284"/>
      </w:pPr>
      <w:r w:rsidRPr="00A4118B">
        <w:t xml:space="preserve">VŠĮ Šiaulių </w:t>
      </w:r>
      <w:proofErr w:type="spellStart"/>
      <w:r w:rsidRPr="00A4118B">
        <w:t>reg.at</w:t>
      </w:r>
      <w:proofErr w:type="spellEnd"/>
      <w:r w:rsidRPr="00A4118B">
        <w:t>. tvarkymo centras                      61,45 €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AB Lietuvos paštas                                           </w:t>
      </w:r>
      <w:r w:rsidR="00F81CFD">
        <w:t xml:space="preserve"> </w:t>
      </w:r>
      <w:r w:rsidR="004400BD">
        <w:t xml:space="preserve">  </w:t>
      </w:r>
      <w:r w:rsidR="002630B8">
        <w:t xml:space="preserve">    </w:t>
      </w:r>
      <w:r w:rsidR="00A4118B">
        <w:t>7,84</w:t>
      </w:r>
      <w:r w:rsidR="00F43A7D">
        <w:t xml:space="preserve"> €</w:t>
      </w:r>
      <w:r>
        <w:t>;</w:t>
      </w:r>
    </w:p>
    <w:p w:rsidR="00D852AC" w:rsidRDefault="002630B8" w:rsidP="00D852AC">
      <w:pPr>
        <w:tabs>
          <w:tab w:val="left" w:pos="6840"/>
        </w:tabs>
        <w:spacing w:line="360" w:lineRule="auto"/>
      </w:pPr>
      <w:r>
        <w:t xml:space="preserve"> </w:t>
      </w:r>
      <w:r w:rsidR="004400BD">
        <w:t xml:space="preserve"> UAB NESTE LIETUVA</w:t>
      </w:r>
      <w:r w:rsidR="005431DF">
        <w:t xml:space="preserve">     </w:t>
      </w:r>
      <w:r w:rsidR="004400BD">
        <w:t xml:space="preserve">   </w:t>
      </w:r>
      <w:r w:rsidR="004752A5">
        <w:t xml:space="preserve">   </w:t>
      </w:r>
      <w:r w:rsidR="00A4118B">
        <w:t xml:space="preserve">                           55,48</w:t>
      </w:r>
      <w:r w:rsidR="004752A5">
        <w:t xml:space="preserve"> €;</w:t>
      </w:r>
    </w:p>
    <w:p w:rsidR="00D852AC" w:rsidRDefault="00D46E72" w:rsidP="00D852AC">
      <w:pPr>
        <w:tabs>
          <w:tab w:val="center" w:pos="4819"/>
        </w:tabs>
        <w:spacing w:line="360" w:lineRule="auto"/>
      </w:pPr>
      <w:r>
        <w:t xml:space="preserve"> </w:t>
      </w:r>
      <w:r w:rsidR="00A4118B">
        <w:t xml:space="preserve">UAB </w:t>
      </w:r>
      <w:proofErr w:type="spellStart"/>
      <w:r w:rsidR="00A4118B">
        <w:t>AutoRC</w:t>
      </w:r>
      <w:proofErr w:type="spellEnd"/>
      <w:r w:rsidR="00A4118B">
        <w:t xml:space="preserve">                                                        11,35 €</w:t>
      </w:r>
    </w:p>
    <w:p w:rsidR="004752A5" w:rsidRDefault="004752A5" w:rsidP="00D852AC">
      <w:pPr>
        <w:tabs>
          <w:tab w:val="center" w:pos="4819"/>
        </w:tabs>
        <w:spacing w:line="360" w:lineRule="auto"/>
      </w:pPr>
      <w:r>
        <w:t xml:space="preserve">UAB </w:t>
      </w:r>
      <w:proofErr w:type="spellStart"/>
      <w:r>
        <w:t>Amazis</w:t>
      </w:r>
      <w:proofErr w:type="spellEnd"/>
      <w:r>
        <w:t xml:space="preserve">                               </w:t>
      </w:r>
      <w:r w:rsidR="00A4118B">
        <w:t xml:space="preserve">                           24,81</w:t>
      </w:r>
      <w:r w:rsidR="00AA549B">
        <w:t xml:space="preserve"> </w:t>
      </w:r>
      <w:r>
        <w:t>€;</w:t>
      </w:r>
    </w:p>
    <w:p w:rsidR="00AA549B" w:rsidRDefault="00AA549B" w:rsidP="00D852AC">
      <w:pPr>
        <w:tabs>
          <w:tab w:val="center" w:pos="4819"/>
        </w:tabs>
        <w:spacing w:line="360" w:lineRule="auto"/>
      </w:pPr>
      <w:r>
        <w:t>UAB AV Investicija                                               23.95 €;</w:t>
      </w:r>
    </w:p>
    <w:p w:rsidR="00AA549B" w:rsidRDefault="00AA549B" w:rsidP="00D852AC">
      <w:pPr>
        <w:tabs>
          <w:tab w:val="center" w:pos="4819"/>
        </w:tabs>
        <w:spacing w:line="360" w:lineRule="auto"/>
      </w:pPr>
      <w:r>
        <w:t>UAB saugos tarnyba Argus                                      1.21 €</w:t>
      </w:r>
      <w:r w:rsidR="00970195">
        <w:t>;</w:t>
      </w:r>
    </w:p>
    <w:p w:rsidR="00970195" w:rsidRDefault="00970195" w:rsidP="00D852AC">
      <w:pPr>
        <w:tabs>
          <w:tab w:val="center" w:pos="4819"/>
        </w:tabs>
        <w:spacing w:line="360" w:lineRule="auto"/>
      </w:pPr>
      <w:r>
        <w:t xml:space="preserve">UAB Šiaulių  liftas                                                   6,34 €   </w:t>
      </w:r>
    </w:p>
    <w:p w:rsidR="004752A5" w:rsidRDefault="004752A5" w:rsidP="00D852AC">
      <w:pPr>
        <w:tabs>
          <w:tab w:val="center" w:pos="4819"/>
        </w:tabs>
        <w:spacing w:line="360" w:lineRule="auto"/>
      </w:pPr>
      <w:r>
        <w:t xml:space="preserve">UAB Gelsva                                </w:t>
      </w:r>
      <w:r w:rsidR="00A4118B">
        <w:t xml:space="preserve">                           41,26</w:t>
      </w:r>
      <w:r>
        <w:t xml:space="preserve"> €;</w:t>
      </w:r>
    </w:p>
    <w:p w:rsidR="00D852AC" w:rsidRDefault="00D852AC" w:rsidP="00D852AC">
      <w:pPr>
        <w:rPr>
          <w:color w:val="FF0000"/>
          <w:sz w:val="20"/>
        </w:rPr>
      </w:pPr>
      <w:r>
        <w:t xml:space="preserve">                                                                                                                 </w:t>
      </w:r>
    </w:p>
    <w:p w:rsidR="00D852AC" w:rsidRDefault="00D852AC" w:rsidP="0074720C">
      <w:pPr>
        <w:rPr>
          <w:color w:val="FF0000"/>
          <w:sz w:val="20"/>
        </w:rPr>
      </w:pPr>
    </w:p>
    <w:p w:rsidR="009C3179" w:rsidRDefault="005E410E" w:rsidP="009C3179">
      <w:pPr>
        <w:tabs>
          <w:tab w:val="left" w:pos="684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 xml:space="preserve">Direktorė                                                                                             Lijana Giedraitienė   </w:t>
      </w:r>
    </w:p>
    <w:p w:rsidR="00C00378" w:rsidRDefault="00C00378" w:rsidP="009C3179">
      <w:pPr>
        <w:tabs>
          <w:tab w:val="left" w:pos="6840"/>
        </w:tabs>
        <w:rPr>
          <w:sz w:val="24"/>
          <w:szCs w:val="24"/>
        </w:rPr>
      </w:pPr>
      <w:bookmarkStart w:id="0" w:name="_GoBack"/>
      <w:bookmarkEnd w:id="0"/>
    </w:p>
    <w:p w:rsidR="009C3179" w:rsidRPr="0074720C" w:rsidRDefault="009C3179" w:rsidP="009C3179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74720C" w:rsidRPr="0074720C" w:rsidRDefault="005E410E" w:rsidP="00774206">
      <w:pPr>
        <w:tabs>
          <w:tab w:val="left" w:pos="646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>Vyr. buhalterė</w:t>
      </w:r>
      <w:r w:rsidR="009C3179" w:rsidRPr="0074720C">
        <w:rPr>
          <w:sz w:val="24"/>
          <w:szCs w:val="24"/>
        </w:rPr>
        <w:tab/>
        <w:t xml:space="preserve">Danutė </w:t>
      </w:r>
      <w:r w:rsidR="00774206">
        <w:rPr>
          <w:sz w:val="24"/>
          <w:szCs w:val="24"/>
        </w:rPr>
        <w:t xml:space="preserve"> </w:t>
      </w:r>
      <w:proofErr w:type="spellStart"/>
      <w:r w:rsidR="00774206">
        <w:rPr>
          <w:sz w:val="24"/>
          <w:szCs w:val="24"/>
        </w:rPr>
        <w:t>Nacionienė</w:t>
      </w:r>
      <w:proofErr w:type="spellEnd"/>
    </w:p>
    <w:sectPr w:rsidR="0074720C" w:rsidRPr="0074720C" w:rsidSect="009B28C2">
      <w:headerReference w:type="even" r:id="rId9"/>
      <w:headerReference w:type="default" r:id="rId10"/>
      <w:headerReference w:type="first" r:id="rId11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7CC" w:rsidRDefault="002A67CC">
      <w:r>
        <w:separator/>
      </w:r>
    </w:p>
  </w:endnote>
  <w:endnote w:type="continuationSeparator" w:id="0">
    <w:p w:rsidR="002A67CC" w:rsidRDefault="002A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7CC" w:rsidRDefault="002A67CC">
      <w:r>
        <w:separator/>
      </w:r>
    </w:p>
  </w:footnote>
  <w:footnote w:type="continuationSeparator" w:id="0">
    <w:p w:rsidR="002A67CC" w:rsidRDefault="002A6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70195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FF450A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0F11AF" w:rsidRDefault="000F11AF" w:rsidP="002C0ACE">
    <w:pPr>
      <w:jc w:val="center"/>
      <w:rPr>
        <w:b/>
        <w:sz w:val="24"/>
        <w:szCs w:val="24"/>
      </w:rPr>
    </w:pPr>
  </w:p>
  <w:p w:rsidR="002217F6" w:rsidRPr="002217F6" w:rsidRDefault="00C91B20" w:rsidP="002217F6">
    <w:pPr>
      <w:rPr>
        <w:sz w:val="20"/>
      </w:rPr>
    </w:pPr>
    <w:r w:rsidRPr="002217F6">
      <w:rPr>
        <w:sz w:val="20"/>
      </w:rPr>
      <w:t>B</w:t>
    </w:r>
    <w:r w:rsidR="000F11AF" w:rsidRPr="002217F6">
      <w:rPr>
        <w:sz w:val="20"/>
      </w:rPr>
      <w:t>iudžetinė įstaiga, K.Kalinausko g. 17, LT-76281 Šiauliai, tel. (8 41) 52 46 12,</w:t>
    </w:r>
    <w:r w:rsidR="002217F6" w:rsidRPr="002217F6">
      <w:rPr>
        <w:sz w:val="20"/>
      </w:rPr>
      <w:t xml:space="preserve">el.p. </w:t>
    </w:r>
    <w:r w:rsidR="002217F6">
      <w:rPr>
        <w:sz w:val="20"/>
      </w:rPr>
      <w:t>rastine@sanatorinemokykla.lt</w:t>
    </w:r>
  </w:p>
  <w:p w:rsidR="000F11AF" w:rsidRPr="00954D32" w:rsidRDefault="000F11AF" w:rsidP="002217F6">
    <w:pPr>
      <w:jc w:val="center"/>
      <w:rPr>
        <w:sz w:val="18"/>
        <w:szCs w:val="18"/>
      </w:rPr>
    </w:pPr>
    <w:r w:rsidRPr="00954D32">
      <w:rPr>
        <w:sz w:val="18"/>
        <w:szCs w:val="18"/>
      </w:rPr>
      <w:t xml:space="preserve">Duomenys kaupiami ir saugomi Juridinių asmenų registre, kodas 190983964   </w:t>
    </w:r>
  </w:p>
  <w:p w:rsidR="000F11AF" w:rsidRPr="007861B6" w:rsidRDefault="000F11AF" w:rsidP="002C0ACE">
    <w:pPr>
      <w:jc w:val="center"/>
      <w:rPr>
        <w:color w:val="000000"/>
        <w:sz w:val="14"/>
      </w:rPr>
    </w:pPr>
  </w:p>
  <w:p w:rsidR="000F11AF" w:rsidRDefault="000F11A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3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4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5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9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1">
    <w:nsid w:val="45645F35"/>
    <w:multiLevelType w:val="multilevel"/>
    <w:tmpl w:val="A16A06C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2">
    <w:nsid w:val="5BAF166E"/>
    <w:multiLevelType w:val="multilevel"/>
    <w:tmpl w:val="3CC850E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>
    <w:nsid w:val="70AD7B0A"/>
    <w:multiLevelType w:val="multilevel"/>
    <w:tmpl w:val="B232A672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15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34C9"/>
    <w:rsid w:val="0000443A"/>
    <w:rsid w:val="000113CF"/>
    <w:rsid w:val="00011C1E"/>
    <w:rsid w:val="0001206A"/>
    <w:rsid w:val="00013E85"/>
    <w:rsid w:val="00013F98"/>
    <w:rsid w:val="00016313"/>
    <w:rsid w:val="000167FE"/>
    <w:rsid w:val="00017841"/>
    <w:rsid w:val="00017A7F"/>
    <w:rsid w:val="00020C21"/>
    <w:rsid w:val="00022762"/>
    <w:rsid w:val="00022A3F"/>
    <w:rsid w:val="0003540A"/>
    <w:rsid w:val="00035F16"/>
    <w:rsid w:val="000365B4"/>
    <w:rsid w:val="00042CCF"/>
    <w:rsid w:val="00043C58"/>
    <w:rsid w:val="00045998"/>
    <w:rsid w:val="00050116"/>
    <w:rsid w:val="000529C7"/>
    <w:rsid w:val="00054C63"/>
    <w:rsid w:val="00060033"/>
    <w:rsid w:val="00060039"/>
    <w:rsid w:val="00061ECE"/>
    <w:rsid w:val="00063712"/>
    <w:rsid w:val="00070351"/>
    <w:rsid w:val="00071CE8"/>
    <w:rsid w:val="00075622"/>
    <w:rsid w:val="00084556"/>
    <w:rsid w:val="00084A4B"/>
    <w:rsid w:val="00084BFD"/>
    <w:rsid w:val="00085E17"/>
    <w:rsid w:val="00090239"/>
    <w:rsid w:val="000904A8"/>
    <w:rsid w:val="0009069A"/>
    <w:rsid w:val="000912D9"/>
    <w:rsid w:val="000914DC"/>
    <w:rsid w:val="00093A23"/>
    <w:rsid w:val="000A0686"/>
    <w:rsid w:val="000A69BE"/>
    <w:rsid w:val="000A74B2"/>
    <w:rsid w:val="000B0B4B"/>
    <w:rsid w:val="000B0FB9"/>
    <w:rsid w:val="000B5E02"/>
    <w:rsid w:val="000B671E"/>
    <w:rsid w:val="000B7085"/>
    <w:rsid w:val="000C1583"/>
    <w:rsid w:val="000C1938"/>
    <w:rsid w:val="000C3BF6"/>
    <w:rsid w:val="000C7756"/>
    <w:rsid w:val="000D0DC3"/>
    <w:rsid w:val="000D3817"/>
    <w:rsid w:val="000E202E"/>
    <w:rsid w:val="000E27F2"/>
    <w:rsid w:val="000E4051"/>
    <w:rsid w:val="000F07E3"/>
    <w:rsid w:val="000F11AF"/>
    <w:rsid w:val="000F3B4B"/>
    <w:rsid w:val="00105D76"/>
    <w:rsid w:val="00110626"/>
    <w:rsid w:val="00110C11"/>
    <w:rsid w:val="00111AA9"/>
    <w:rsid w:val="001164F7"/>
    <w:rsid w:val="00117871"/>
    <w:rsid w:val="00125ABF"/>
    <w:rsid w:val="00125E20"/>
    <w:rsid w:val="001303F4"/>
    <w:rsid w:val="00132757"/>
    <w:rsid w:val="00135DBF"/>
    <w:rsid w:val="00140E03"/>
    <w:rsid w:val="00141919"/>
    <w:rsid w:val="00142C16"/>
    <w:rsid w:val="0014320D"/>
    <w:rsid w:val="00147694"/>
    <w:rsid w:val="00152799"/>
    <w:rsid w:val="00155AFA"/>
    <w:rsid w:val="00156B6D"/>
    <w:rsid w:val="001666B2"/>
    <w:rsid w:val="0017098B"/>
    <w:rsid w:val="001721AA"/>
    <w:rsid w:val="001723D9"/>
    <w:rsid w:val="00173A7E"/>
    <w:rsid w:val="00182789"/>
    <w:rsid w:val="001830BD"/>
    <w:rsid w:val="0018395A"/>
    <w:rsid w:val="00187744"/>
    <w:rsid w:val="00190EF0"/>
    <w:rsid w:val="001932CB"/>
    <w:rsid w:val="00193DEA"/>
    <w:rsid w:val="001958EA"/>
    <w:rsid w:val="00197D99"/>
    <w:rsid w:val="001A0408"/>
    <w:rsid w:val="001A44FD"/>
    <w:rsid w:val="001A4895"/>
    <w:rsid w:val="001A4B70"/>
    <w:rsid w:val="001A64F9"/>
    <w:rsid w:val="001A69A8"/>
    <w:rsid w:val="001B2D3E"/>
    <w:rsid w:val="001B39BC"/>
    <w:rsid w:val="001B6184"/>
    <w:rsid w:val="001B6E67"/>
    <w:rsid w:val="001C30C0"/>
    <w:rsid w:val="001C345F"/>
    <w:rsid w:val="001C356E"/>
    <w:rsid w:val="001C4092"/>
    <w:rsid w:val="001C79C0"/>
    <w:rsid w:val="001E11F3"/>
    <w:rsid w:val="001E141F"/>
    <w:rsid w:val="001E27EA"/>
    <w:rsid w:val="001E5584"/>
    <w:rsid w:val="001E6C01"/>
    <w:rsid w:val="001F0DC1"/>
    <w:rsid w:val="001F31BD"/>
    <w:rsid w:val="001F50FC"/>
    <w:rsid w:val="001F7D17"/>
    <w:rsid w:val="00202224"/>
    <w:rsid w:val="002123A4"/>
    <w:rsid w:val="00212FA1"/>
    <w:rsid w:val="0021620A"/>
    <w:rsid w:val="0021694C"/>
    <w:rsid w:val="00217949"/>
    <w:rsid w:val="00220855"/>
    <w:rsid w:val="002217F6"/>
    <w:rsid w:val="0022515E"/>
    <w:rsid w:val="00225D3F"/>
    <w:rsid w:val="0022740B"/>
    <w:rsid w:val="00230986"/>
    <w:rsid w:val="00230EF6"/>
    <w:rsid w:val="00233883"/>
    <w:rsid w:val="002379A4"/>
    <w:rsid w:val="00237E57"/>
    <w:rsid w:val="002444D2"/>
    <w:rsid w:val="002462A8"/>
    <w:rsid w:val="00252AB1"/>
    <w:rsid w:val="00253462"/>
    <w:rsid w:val="00253ADC"/>
    <w:rsid w:val="00253E51"/>
    <w:rsid w:val="00256A38"/>
    <w:rsid w:val="00256D47"/>
    <w:rsid w:val="00257E91"/>
    <w:rsid w:val="002630B8"/>
    <w:rsid w:val="0026500A"/>
    <w:rsid w:val="00267CF4"/>
    <w:rsid w:val="00270B3C"/>
    <w:rsid w:val="00270F70"/>
    <w:rsid w:val="002720F4"/>
    <w:rsid w:val="002733A8"/>
    <w:rsid w:val="00275E83"/>
    <w:rsid w:val="002766E8"/>
    <w:rsid w:val="00280E19"/>
    <w:rsid w:val="002864A8"/>
    <w:rsid w:val="00291981"/>
    <w:rsid w:val="002946F7"/>
    <w:rsid w:val="00294E76"/>
    <w:rsid w:val="00296E41"/>
    <w:rsid w:val="002A3ABC"/>
    <w:rsid w:val="002A4AAE"/>
    <w:rsid w:val="002A67CC"/>
    <w:rsid w:val="002B29C2"/>
    <w:rsid w:val="002B2B8A"/>
    <w:rsid w:val="002B40C0"/>
    <w:rsid w:val="002B47B6"/>
    <w:rsid w:val="002B78D4"/>
    <w:rsid w:val="002C0ACE"/>
    <w:rsid w:val="002C541C"/>
    <w:rsid w:val="002C690B"/>
    <w:rsid w:val="002D0FA3"/>
    <w:rsid w:val="002D1365"/>
    <w:rsid w:val="002D17B4"/>
    <w:rsid w:val="002D32B7"/>
    <w:rsid w:val="002D76F7"/>
    <w:rsid w:val="002E1E8A"/>
    <w:rsid w:val="002E718B"/>
    <w:rsid w:val="002F091E"/>
    <w:rsid w:val="002F79A5"/>
    <w:rsid w:val="003014E2"/>
    <w:rsid w:val="0030197A"/>
    <w:rsid w:val="00303F45"/>
    <w:rsid w:val="00304646"/>
    <w:rsid w:val="003054A8"/>
    <w:rsid w:val="00305503"/>
    <w:rsid w:val="0030585C"/>
    <w:rsid w:val="003106D7"/>
    <w:rsid w:val="00311A53"/>
    <w:rsid w:val="003160FC"/>
    <w:rsid w:val="00316495"/>
    <w:rsid w:val="003209A5"/>
    <w:rsid w:val="00320F83"/>
    <w:rsid w:val="00321A61"/>
    <w:rsid w:val="0032255E"/>
    <w:rsid w:val="003237D1"/>
    <w:rsid w:val="00325947"/>
    <w:rsid w:val="0032628C"/>
    <w:rsid w:val="0032769D"/>
    <w:rsid w:val="00330AA3"/>
    <w:rsid w:val="00331FAE"/>
    <w:rsid w:val="00332451"/>
    <w:rsid w:val="0033540E"/>
    <w:rsid w:val="0033776D"/>
    <w:rsid w:val="00342FF8"/>
    <w:rsid w:val="00344770"/>
    <w:rsid w:val="003468DE"/>
    <w:rsid w:val="00346C43"/>
    <w:rsid w:val="00352994"/>
    <w:rsid w:val="00352C61"/>
    <w:rsid w:val="003540A9"/>
    <w:rsid w:val="00354E68"/>
    <w:rsid w:val="003557D1"/>
    <w:rsid w:val="00356237"/>
    <w:rsid w:val="0036028C"/>
    <w:rsid w:val="0036373E"/>
    <w:rsid w:val="00364F08"/>
    <w:rsid w:val="003657B5"/>
    <w:rsid w:val="00373340"/>
    <w:rsid w:val="0037397E"/>
    <w:rsid w:val="0037416F"/>
    <w:rsid w:val="003757B6"/>
    <w:rsid w:val="00376728"/>
    <w:rsid w:val="003775FA"/>
    <w:rsid w:val="00380737"/>
    <w:rsid w:val="00383157"/>
    <w:rsid w:val="003909C0"/>
    <w:rsid w:val="00391E30"/>
    <w:rsid w:val="003923F2"/>
    <w:rsid w:val="003928E8"/>
    <w:rsid w:val="00393689"/>
    <w:rsid w:val="003946DC"/>
    <w:rsid w:val="003A3FB8"/>
    <w:rsid w:val="003A57EE"/>
    <w:rsid w:val="003A5DF6"/>
    <w:rsid w:val="003A7D95"/>
    <w:rsid w:val="003B14C1"/>
    <w:rsid w:val="003B4B87"/>
    <w:rsid w:val="003B53BF"/>
    <w:rsid w:val="003B73D5"/>
    <w:rsid w:val="003C04E0"/>
    <w:rsid w:val="003C0718"/>
    <w:rsid w:val="003C0B4E"/>
    <w:rsid w:val="003C0EE5"/>
    <w:rsid w:val="003C7186"/>
    <w:rsid w:val="003D3F3C"/>
    <w:rsid w:val="003D41A6"/>
    <w:rsid w:val="003D4688"/>
    <w:rsid w:val="003D709D"/>
    <w:rsid w:val="003E480B"/>
    <w:rsid w:val="003E5715"/>
    <w:rsid w:val="003E6AF6"/>
    <w:rsid w:val="003E71AF"/>
    <w:rsid w:val="003F011D"/>
    <w:rsid w:val="003F37DB"/>
    <w:rsid w:val="003F42B3"/>
    <w:rsid w:val="003F537F"/>
    <w:rsid w:val="003F7631"/>
    <w:rsid w:val="003F77BF"/>
    <w:rsid w:val="003F7AC4"/>
    <w:rsid w:val="003F7DFC"/>
    <w:rsid w:val="00400351"/>
    <w:rsid w:val="00400BA5"/>
    <w:rsid w:val="00404C35"/>
    <w:rsid w:val="00405074"/>
    <w:rsid w:val="004050C1"/>
    <w:rsid w:val="00414B9B"/>
    <w:rsid w:val="00417B66"/>
    <w:rsid w:val="00421023"/>
    <w:rsid w:val="00421E4F"/>
    <w:rsid w:val="00424942"/>
    <w:rsid w:val="00425773"/>
    <w:rsid w:val="004259ED"/>
    <w:rsid w:val="0042629A"/>
    <w:rsid w:val="004270FB"/>
    <w:rsid w:val="00430E2F"/>
    <w:rsid w:val="00431704"/>
    <w:rsid w:val="00433CEA"/>
    <w:rsid w:val="004400BD"/>
    <w:rsid w:val="00440651"/>
    <w:rsid w:val="00440CAE"/>
    <w:rsid w:val="004410A8"/>
    <w:rsid w:val="00441918"/>
    <w:rsid w:val="00443431"/>
    <w:rsid w:val="00447B2D"/>
    <w:rsid w:val="0045284B"/>
    <w:rsid w:val="00452ED8"/>
    <w:rsid w:val="004569C1"/>
    <w:rsid w:val="00456A66"/>
    <w:rsid w:val="00456F43"/>
    <w:rsid w:val="00457BD9"/>
    <w:rsid w:val="004600C6"/>
    <w:rsid w:val="00463A4C"/>
    <w:rsid w:val="00464569"/>
    <w:rsid w:val="0046791B"/>
    <w:rsid w:val="00471352"/>
    <w:rsid w:val="004724AD"/>
    <w:rsid w:val="00472C88"/>
    <w:rsid w:val="00473373"/>
    <w:rsid w:val="00473816"/>
    <w:rsid w:val="0047443B"/>
    <w:rsid w:val="004745EE"/>
    <w:rsid w:val="004752A5"/>
    <w:rsid w:val="00476D77"/>
    <w:rsid w:val="004809C0"/>
    <w:rsid w:val="00483C77"/>
    <w:rsid w:val="004845B6"/>
    <w:rsid w:val="004955AF"/>
    <w:rsid w:val="00497D7A"/>
    <w:rsid w:val="00497F2C"/>
    <w:rsid w:val="004A0D26"/>
    <w:rsid w:val="004A12FE"/>
    <w:rsid w:val="004A18BC"/>
    <w:rsid w:val="004A740F"/>
    <w:rsid w:val="004A7482"/>
    <w:rsid w:val="004A7894"/>
    <w:rsid w:val="004B0BFB"/>
    <w:rsid w:val="004B10D5"/>
    <w:rsid w:val="004B31CD"/>
    <w:rsid w:val="004B3CAA"/>
    <w:rsid w:val="004B53BC"/>
    <w:rsid w:val="004B74ED"/>
    <w:rsid w:val="004B7AA2"/>
    <w:rsid w:val="004C0201"/>
    <w:rsid w:val="004C2680"/>
    <w:rsid w:val="004C6948"/>
    <w:rsid w:val="004C6A2B"/>
    <w:rsid w:val="004C6F77"/>
    <w:rsid w:val="004D02D7"/>
    <w:rsid w:val="004D05F3"/>
    <w:rsid w:val="004D2D37"/>
    <w:rsid w:val="004D34F2"/>
    <w:rsid w:val="004D49DB"/>
    <w:rsid w:val="004E0862"/>
    <w:rsid w:val="004E0B67"/>
    <w:rsid w:val="004E1178"/>
    <w:rsid w:val="004E445D"/>
    <w:rsid w:val="004E4728"/>
    <w:rsid w:val="004F0ADB"/>
    <w:rsid w:val="004F14F3"/>
    <w:rsid w:val="004F2788"/>
    <w:rsid w:val="004F3ADB"/>
    <w:rsid w:val="004F5349"/>
    <w:rsid w:val="004F6FA8"/>
    <w:rsid w:val="00501DCB"/>
    <w:rsid w:val="005024E9"/>
    <w:rsid w:val="005026BB"/>
    <w:rsid w:val="00502878"/>
    <w:rsid w:val="0051041B"/>
    <w:rsid w:val="00511C94"/>
    <w:rsid w:val="005120EA"/>
    <w:rsid w:val="0051461A"/>
    <w:rsid w:val="0051604F"/>
    <w:rsid w:val="005162B7"/>
    <w:rsid w:val="0051722A"/>
    <w:rsid w:val="00523150"/>
    <w:rsid w:val="00523AD5"/>
    <w:rsid w:val="00526073"/>
    <w:rsid w:val="00526808"/>
    <w:rsid w:val="0053078B"/>
    <w:rsid w:val="005311A0"/>
    <w:rsid w:val="00532CF6"/>
    <w:rsid w:val="00533520"/>
    <w:rsid w:val="00534A8E"/>
    <w:rsid w:val="0053683D"/>
    <w:rsid w:val="00537A8B"/>
    <w:rsid w:val="0054009A"/>
    <w:rsid w:val="005431DF"/>
    <w:rsid w:val="00543C38"/>
    <w:rsid w:val="00545C5B"/>
    <w:rsid w:val="005462CE"/>
    <w:rsid w:val="00547874"/>
    <w:rsid w:val="0055055C"/>
    <w:rsid w:val="005531AF"/>
    <w:rsid w:val="00553595"/>
    <w:rsid w:val="00554C04"/>
    <w:rsid w:val="00561E4E"/>
    <w:rsid w:val="00562888"/>
    <w:rsid w:val="00566FF4"/>
    <w:rsid w:val="00572804"/>
    <w:rsid w:val="00572BEA"/>
    <w:rsid w:val="00583912"/>
    <w:rsid w:val="00584823"/>
    <w:rsid w:val="00584D35"/>
    <w:rsid w:val="0058544A"/>
    <w:rsid w:val="005856D4"/>
    <w:rsid w:val="00590666"/>
    <w:rsid w:val="00590945"/>
    <w:rsid w:val="00590F10"/>
    <w:rsid w:val="0059194C"/>
    <w:rsid w:val="005920D7"/>
    <w:rsid w:val="005921E5"/>
    <w:rsid w:val="00594629"/>
    <w:rsid w:val="005A0000"/>
    <w:rsid w:val="005A4EAC"/>
    <w:rsid w:val="005A576A"/>
    <w:rsid w:val="005A69F5"/>
    <w:rsid w:val="005A6E81"/>
    <w:rsid w:val="005B1A12"/>
    <w:rsid w:val="005B1B73"/>
    <w:rsid w:val="005B3030"/>
    <w:rsid w:val="005B33E7"/>
    <w:rsid w:val="005B6F80"/>
    <w:rsid w:val="005B6FC3"/>
    <w:rsid w:val="005B74E9"/>
    <w:rsid w:val="005C08E5"/>
    <w:rsid w:val="005C0D12"/>
    <w:rsid w:val="005C17FA"/>
    <w:rsid w:val="005C3384"/>
    <w:rsid w:val="005C566F"/>
    <w:rsid w:val="005C6EB5"/>
    <w:rsid w:val="005C72D0"/>
    <w:rsid w:val="005D00FE"/>
    <w:rsid w:val="005D32B3"/>
    <w:rsid w:val="005D4740"/>
    <w:rsid w:val="005D7D8D"/>
    <w:rsid w:val="005E0DC8"/>
    <w:rsid w:val="005E1096"/>
    <w:rsid w:val="005E2ED0"/>
    <w:rsid w:val="005E410E"/>
    <w:rsid w:val="005E4FD8"/>
    <w:rsid w:val="005F36EF"/>
    <w:rsid w:val="005F43AD"/>
    <w:rsid w:val="005F4CE2"/>
    <w:rsid w:val="005F54A1"/>
    <w:rsid w:val="005F5BF4"/>
    <w:rsid w:val="005F634A"/>
    <w:rsid w:val="005F6B86"/>
    <w:rsid w:val="00602B68"/>
    <w:rsid w:val="00602C26"/>
    <w:rsid w:val="00605B04"/>
    <w:rsid w:val="00613363"/>
    <w:rsid w:val="0061765D"/>
    <w:rsid w:val="00620314"/>
    <w:rsid w:val="00620AA9"/>
    <w:rsid w:val="00622160"/>
    <w:rsid w:val="006228D6"/>
    <w:rsid w:val="00623C06"/>
    <w:rsid w:val="00626823"/>
    <w:rsid w:val="00634BA1"/>
    <w:rsid w:val="00636EEB"/>
    <w:rsid w:val="00642F3E"/>
    <w:rsid w:val="0064369D"/>
    <w:rsid w:val="00644D73"/>
    <w:rsid w:val="0064593A"/>
    <w:rsid w:val="00646BE1"/>
    <w:rsid w:val="00647456"/>
    <w:rsid w:val="00647797"/>
    <w:rsid w:val="00647966"/>
    <w:rsid w:val="00650881"/>
    <w:rsid w:val="00653465"/>
    <w:rsid w:val="006548D7"/>
    <w:rsid w:val="0065522C"/>
    <w:rsid w:val="00655A4D"/>
    <w:rsid w:val="006619E8"/>
    <w:rsid w:val="00662BF4"/>
    <w:rsid w:val="00664517"/>
    <w:rsid w:val="0066739B"/>
    <w:rsid w:val="0066792B"/>
    <w:rsid w:val="00671632"/>
    <w:rsid w:val="00673751"/>
    <w:rsid w:val="00674254"/>
    <w:rsid w:val="00675E67"/>
    <w:rsid w:val="00677401"/>
    <w:rsid w:val="006818CA"/>
    <w:rsid w:val="00682D17"/>
    <w:rsid w:val="00684486"/>
    <w:rsid w:val="0068540F"/>
    <w:rsid w:val="00687A53"/>
    <w:rsid w:val="00691118"/>
    <w:rsid w:val="00691B69"/>
    <w:rsid w:val="006A054A"/>
    <w:rsid w:val="006A3D20"/>
    <w:rsid w:val="006A647D"/>
    <w:rsid w:val="006B2D13"/>
    <w:rsid w:val="006B492E"/>
    <w:rsid w:val="006B5444"/>
    <w:rsid w:val="006B63D1"/>
    <w:rsid w:val="006C043E"/>
    <w:rsid w:val="006C2002"/>
    <w:rsid w:val="006C2C71"/>
    <w:rsid w:val="006C5FC0"/>
    <w:rsid w:val="006D208D"/>
    <w:rsid w:val="006D2E25"/>
    <w:rsid w:val="006D4EF8"/>
    <w:rsid w:val="006D5CB9"/>
    <w:rsid w:val="006D7629"/>
    <w:rsid w:val="006E174E"/>
    <w:rsid w:val="006E2CED"/>
    <w:rsid w:val="006E345B"/>
    <w:rsid w:val="006E7262"/>
    <w:rsid w:val="006E7650"/>
    <w:rsid w:val="006F0B5D"/>
    <w:rsid w:val="006F10D1"/>
    <w:rsid w:val="006F1EC4"/>
    <w:rsid w:val="006F7BD8"/>
    <w:rsid w:val="00701447"/>
    <w:rsid w:val="0070269C"/>
    <w:rsid w:val="00707A5F"/>
    <w:rsid w:val="00713332"/>
    <w:rsid w:val="00714B9A"/>
    <w:rsid w:val="00716247"/>
    <w:rsid w:val="00724294"/>
    <w:rsid w:val="00725212"/>
    <w:rsid w:val="00725AB7"/>
    <w:rsid w:val="00736F26"/>
    <w:rsid w:val="00741BAB"/>
    <w:rsid w:val="00744A99"/>
    <w:rsid w:val="00744EB3"/>
    <w:rsid w:val="00744F8B"/>
    <w:rsid w:val="0074720C"/>
    <w:rsid w:val="00747C5D"/>
    <w:rsid w:val="00755575"/>
    <w:rsid w:val="007559A2"/>
    <w:rsid w:val="00757759"/>
    <w:rsid w:val="00757875"/>
    <w:rsid w:val="00761748"/>
    <w:rsid w:val="00761D4B"/>
    <w:rsid w:val="007645DB"/>
    <w:rsid w:val="00766A0A"/>
    <w:rsid w:val="007705A4"/>
    <w:rsid w:val="007708B3"/>
    <w:rsid w:val="00771D39"/>
    <w:rsid w:val="007723CA"/>
    <w:rsid w:val="00774206"/>
    <w:rsid w:val="007811D0"/>
    <w:rsid w:val="00782C43"/>
    <w:rsid w:val="00782DE8"/>
    <w:rsid w:val="00784C94"/>
    <w:rsid w:val="007861B6"/>
    <w:rsid w:val="00787020"/>
    <w:rsid w:val="00792149"/>
    <w:rsid w:val="00796C33"/>
    <w:rsid w:val="007A5726"/>
    <w:rsid w:val="007B0468"/>
    <w:rsid w:val="007B1CDC"/>
    <w:rsid w:val="007B487C"/>
    <w:rsid w:val="007B4BC7"/>
    <w:rsid w:val="007B53D3"/>
    <w:rsid w:val="007B64EE"/>
    <w:rsid w:val="007B6ACB"/>
    <w:rsid w:val="007C0015"/>
    <w:rsid w:val="007C0C34"/>
    <w:rsid w:val="007C3F0A"/>
    <w:rsid w:val="007D176E"/>
    <w:rsid w:val="007D4159"/>
    <w:rsid w:val="007D4F36"/>
    <w:rsid w:val="007D7A88"/>
    <w:rsid w:val="007D7F99"/>
    <w:rsid w:val="007E0DD5"/>
    <w:rsid w:val="007E14E0"/>
    <w:rsid w:val="007E381B"/>
    <w:rsid w:val="007E3F79"/>
    <w:rsid w:val="007E6F15"/>
    <w:rsid w:val="007E7F84"/>
    <w:rsid w:val="007F053E"/>
    <w:rsid w:val="007F2407"/>
    <w:rsid w:val="007F30D5"/>
    <w:rsid w:val="007F420B"/>
    <w:rsid w:val="007F4567"/>
    <w:rsid w:val="007F5130"/>
    <w:rsid w:val="007F6889"/>
    <w:rsid w:val="007F75F0"/>
    <w:rsid w:val="00803B1C"/>
    <w:rsid w:val="00804355"/>
    <w:rsid w:val="00805011"/>
    <w:rsid w:val="00806F7E"/>
    <w:rsid w:val="00807053"/>
    <w:rsid w:val="00811382"/>
    <w:rsid w:val="00812B0F"/>
    <w:rsid w:val="00814E03"/>
    <w:rsid w:val="00816754"/>
    <w:rsid w:val="00820FCC"/>
    <w:rsid w:val="008229CF"/>
    <w:rsid w:val="00824244"/>
    <w:rsid w:val="008258F9"/>
    <w:rsid w:val="00830ED4"/>
    <w:rsid w:val="00834218"/>
    <w:rsid w:val="00834C37"/>
    <w:rsid w:val="00836261"/>
    <w:rsid w:val="008447F3"/>
    <w:rsid w:val="008546B1"/>
    <w:rsid w:val="00854E57"/>
    <w:rsid w:val="00862A8F"/>
    <w:rsid w:val="00863075"/>
    <w:rsid w:val="0086309C"/>
    <w:rsid w:val="00863476"/>
    <w:rsid w:val="00863BAC"/>
    <w:rsid w:val="00863BB9"/>
    <w:rsid w:val="008679C2"/>
    <w:rsid w:val="00867C29"/>
    <w:rsid w:val="00872C31"/>
    <w:rsid w:val="0087303D"/>
    <w:rsid w:val="008774D3"/>
    <w:rsid w:val="00881F25"/>
    <w:rsid w:val="008835FE"/>
    <w:rsid w:val="0088398A"/>
    <w:rsid w:val="00890972"/>
    <w:rsid w:val="00892789"/>
    <w:rsid w:val="00892EC0"/>
    <w:rsid w:val="008935FB"/>
    <w:rsid w:val="00893947"/>
    <w:rsid w:val="00897C3D"/>
    <w:rsid w:val="00897D92"/>
    <w:rsid w:val="008A2724"/>
    <w:rsid w:val="008A3651"/>
    <w:rsid w:val="008A38B3"/>
    <w:rsid w:val="008A4094"/>
    <w:rsid w:val="008A4C60"/>
    <w:rsid w:val="008A57EA"/>
    <w:rsid w:val="008A6041"/>
    <w:rsid w:val="008A699A"/>
    <w:rsid w:val="008B2202"/>
    <w:rsid w:val="008B2AC2"/>
    <w:rsid w:val="008B2C7C"/>
    <w:rsid w:val="008B76B5"/>
    <w:rsid w:val="008C0D26"/>
    <w:rsid w:val="008C5558"/>
    <w:rsid w:val="008C5D64"/>
    <w:rsid w:val="008D40D9"/>
    <w:rsid w:val="008D4D4F"/>
    <w:rsid w:val="008D56DC"/>
    <w:rsid w:val="008E0196"/>
    <w:rsid w:val="008E0BB8"/>
    <w:rsid w:val="008E3227"/>
    <w:rsid w:val="008E3F73"/>
    <w:rsid w:val="008E6620"/>
    <w:rsid w:val="008E7B64"/>
    <w:rsid w:val="008E7E0A"/>
    <w:rsid w:val="008F2F37"/>
    <w:rsid w:val="008F3571"/>
    <w:rsid w:val="008F42B4"/>
    <w:rsid w:val="008F519F"/>
    <w:rsid w:val="0090103F"/>
    <w:rsid w:val="009013E3"/>
    <w:rsid w:val="00902F23"/>
    <w:rsid w:val="009053DD"/>
    <w:rsid w:val="0090662D"/>
    <w:rsid w:val="009117E9"/>
    <w:rsid w:val="00915FDA"/>
    <w:rsid w:val="00917B64"/>
    <w:rsid w:val="009204C7"/>
    <w:rsid w:val="00922137"/>
    <w:rsid w:val="00924567"/>
    <w:rsid w:val="009300AC"/>
    <w:rsid w:val="009343E3"/>
    <w:rsid w:val="00940C18"/>
    <w:rsid w:val="00942994"/>
    <w:rsid w:val="009431C5"/>
    <w:rsid w:val="0094351E"/>
    <w:rsid w:val="0094543B"/>
    <w:rsid w:val="00946282"/>
    <w:rsid w:val="00947596"/>
    <w:rsid w:val="00947671"/>
    <w:rsid w:val="00954D32"/>
    <w:rsid w:val="00954E97"/>
    <w:rsid w:val="009579F8"/>
    <w:rsid w:val="00960105"/>
    <w:rsid w:val="00964830"/>
    <w:rsid w:val="00964EDA"/>
    <w:rsid w:val="00965364"/>
    <w:rsid w:val="00966B8E"/>
    <w:rsid w:val="00970195"/>
    <w:rsid w:val="009726D3"/>
    <w:rsid w:val="00972D5A"/>
    <w:rsid w:val="00973C80"/>
    <w:rsid w:val="00974EE8"/>
    <w:rsid w:val="00974F46"/>
    <w:rsid w:val="009756C2"/>
    <w:rsid w:val="00976B39"/>
    <w:rsid w:val="00983708"/>
    <w:rsid w:val="009873F0"/>
    <w:rsid w:val="00994D6A"/>
    <w:rsid w:val="009A03C5"/>
    <w:rsid w:val="009B034F"/>
    <w:rsid w:val="009B12BA"/>
    <w:rsid w:val="009B2615"/>
    <w:rsid w:val="009B28C2"/>
    <w:rsid w:val="009B2DFC"/>
    <w:rsid w:val="009B3FB0"/>
    <w:rsid w:val="009B4791"/>
    <w:rsid w:val="009B4F39"/>
    <w:rsid w:val="009B6A7B"/>
    <w:rsid w:val="009B6B64"/>
    <w:rsid w:val="009B795D"/>
    <w:rsid w:val="009C07CC"/>
    <w:rsid w:val="009C3179"/>
    <w:rsid w:val="009C7ECE"/>
    <w:rsid w:val="009C7F94"/>
    <w:rsid w:val="009D0369"/>
    <w:rsid w:val="009D16B3"/>
    <w:rsid w:val="009D4745"/>
    <w:rsid w:val="009D55EF"/>
    <w:rsid w:val="009D7A34"/>
    <w:rsid w:val="009E05C1"/>
    <w:rsid w:val="009E1B9D"/>
    <w:rsid w:val="009E3BD7"/>
    <w:rsid w:val="009E6C41"/>
    <w:rsid w:val="009F1B83"/>
    <w:rsid w:val="009F32A4"/>
    <w:rsid w:val="00A0573E"/>
    <w:rsid w:val="00A07D2C"/>
    <w:rsid w:val="00A07FCC"/>
    <w:rsid w:val="00A1340D"/>
    <w:rsid w:val="00A158AB"/>
    <w:rsid w:val="00A22EDE"/>
    <w:rsid w:val="00A233AA"/>
    <w:rsid w:val="00A27F6B"/>
    <w:rsid w:val="00A30DF2"/>
    <w:rsid w:val="00A3770E"/>
    <w:rsid w:val="00A4118B"/>
    <w:rsid w:val="00A435DB"/>
    <w:rsid w:val="00A45ED6"/>
    <w:rsid w:val="00A47DEE"/>
    <w:rsid w:val="00A50539"/>
    <w:rsid w:val="00A55C3B"/>
    <w:rsid w:val="00A5754B"/>
    <w:rsid w:val="00A60B0F"/>
    <w:rsid w:val="00A629CA"/>
    <w:rsid w:val="00A62C25"/>
    <w:rsid w:val="00A65BF8"/>
    <w:rsid w:val="00A7125C"/>
    <w:rsid w:val="00A726B3"/>
    <w:rsid w:val="00A740C8"/>
    <w:rsid w:val="00A74239"/>
    <w:rsid w:val="00A76F1D"/>
    <w:rsid w:val="00A81693"/>
    <w:rsid w:val="00A841E5"/>
    <w:rsid w:val="00A857E1"/>
    <w:rsid w:val="00A86079"/>
    <w:rsid w:val="00A87195"/>
    <w:rsid w:val="00A90DF4"/>
    <w:rsid w:val="00A9185D"/>
    <w:rsid w:val="00A92AD9"/>
    <w:rsid w:val="00A94EDA"/>
    <w:rsid w:val="00A95E11"/>
    <w:rsid w:val="00A96A14"/>
    <w:rsid w:val="00AA0010"/>
    <w:rsid w:val="00AA09A9"/>
    <w:rsid w:val="00AA0C35"/>
    <w:rsid w:val="00AA0EE4"/>
    <w:rsid w:val="00AA1363"/>
    <w:rsid w:val="00AA38BD"/>
    <w:rsid w:val="00AA459F"/>
    <w:rsid w:val="00AA549B"/>
    <w:rsid w:val="00AA5679"/>
    <w:rsid w:val="00AB0ABF"/>
    <w:rsid w:val="00AB61AC"/>
    <w:rsid w:val="00AC00BE"/>
    <w:rsid w:val="00AC0862"/>
    <w:rsid w:val="00AC211F"/>
    <w:rsid w:val="00AC563D"/>
    <w:rsid w:val="00AD0AA3"/>
    <w:rsid w:val="00AD12F8"/>
    <w:rsid w:val="00AD3AD5"/>
    <w:rsid w:val="00AD7C7A"/>
    <w:rsid w:val="00AE196F"/>
    <w:rsid w:val="00AE2446"/>
    <w:rsid w:val="00AE2832"/>
    <w:rsid w:val="00AE3011"/>
    <w:rsid w:val="00AE3E40"/>
    <w:rsid w:val="00AE6955"/>
    <w:rsid w:val="00AF00B2"/>
    <w:rsid w:val="00AF680B"/>
    <w:rsid w:val="00AF767B"/>
    <w:rsid w:val="00AF7E85"/>
    <w:rsid w:val="00B035EA"/>
    <w:rsid w:val="00B07047"/>
    <w:rsid w:val="00B11320"/>
    <w:rsid w:val="00B13F7B"/>
    <w:rsid w:val="00B14C3A"/>
    <w:rsid w:val="00B14F4E"/>
    <w:rsid w:val="00B270F0"/>
    <w:rsid w:val="00B2778E"/>
    <w:rsid w:val="00B3684D"/>
    <w:rsid w:val="00B3738A"/>
    <w:rsid w:val="00B376AA"/>
    <w:rsid w:val="00B406AD"/>
    <w:rsid w:val="00B45365"/>
    <w:rsid w:val="00B45B05"/>
    <w:rsid w:val="00B45F72"/>
    <w:rsid w:val="00B51A8B"/>
    <w:rsid w:val="00B52936"/>
    <w:rsid w:val="00B532FC"/>
    <w:rsid w:val="00B57831"/>
    <w:rsid w:val="00B62482"/>
    <w:rsid w:val="00B625C6"/>
    <w:rsid w:val="00B6347D"/>
    <w:rsid w:val="00B66647"/>
    <w:rsid w:val="00B66F45"/>
    <w:rsid w:val="00B728ED"/>
    <w:rsid w:val="00B757E3"/>
    <w:rsid w:val="00B80CB6"/>
    <w:rsid w:val="00B814C3"/>
    <w:rsid w:val="00B8164C"/>
    <w:rsid w:val="00B81E2B"/>
    <w:rsid w:val="00B81F24"/>
    <w:rsid w:val="00B8259A"/>
    <w:rsid w:val="00B8330E"/>
    <w:rsid w:val="00B834EB"/>
    <w:rsid w:val="00B87AA4"/>
    <w:rsid w:val="00B87CF2"/>
    <w:rsid w:val="00B91006"/>
    <w:rsid w:val="00B91ED5"/>
    <w:rsid w:val="00B91EFD"/>
    <w:rsid w:val="00B97DC2"/>
    <w:rsid w:val="00BA4159"/>
    <w:rsid w:val="00BA5B62"/>
    <w:rsid w:val="00BA7EA5"/>
    <w:rsid w:val="00BB1944"/>
    <w:rsid w:val="00BB1EA1"/>
    <w:rsid w:val="00BB53DD"/>
    <w:rsid w:val="00BC2BDE"/>
    <w:rsid w:val="00BC2CFC"/>
    <w:rsid w:val="00BC565D"/>
    <w:rsid w:val="00BC61E6"/>
    <w:rsid w:val="00BD2B3C"/>
    <w:rsid w:val="00BD42BD"/>
    <w:rsid w:val="00BD5DD4"/>
    <w:rsid w:val="00BE16A8"/>
    <w:rsid w:val="00BE28ED"/>
    <w:rsid w:val="00BE3BDE"/>
    <w:rsid w:val="00BE3F5D"/>
    <w:rsid w:val="00BF01D9"/>
    <w:rsid w:val="00BF1C5B"/>
    <w:rsid w:val="00BF2BCE"/>
    <w:rsid w:val="00BF3CFD"/>
    <w:rsid w:val="00BF52A6"/>
    <w:rsid w:val="00BF53DF"/>
    <w:rsid w:val="00BF5DC7"/>
    <w:rsid w:val="00BF709F"/>
    <w:rsid w:val="00C00378"/>
    <w:rsid w:val="00C04631"/>
    <w:rsid w:val="00C121F2"/>
    <w:rsid w:val="00C1371B"/>
    <w:rsid w:val="00C14B78"/>
    <w:rsid w:val="00C17220"/>
    <w:rsid w:val="00C1745D"/>
    <w:rsid w:val="00C17E1C"/>
    <w:rsid w:val="00C21A8E"/>
    <w:rsid w:val="00C232EE"/>
    <w:rsid w:val="00C26AAA"/>
    <w:rsid w:val="00C27B85"/>
    <w:rsid w:val="00C32D64"/>
    <w:rsid w:val="00C33606"/>
    <w:rsid w:val="00C36E75"/>
    <w:rsid w:val="00C40D54"/>
    <w:rsid w:val="00C41C8C"/>
    <w:rsid w:val="00C41D72"/>
    <w:rsid w:val="00C51089"/>
    <w:rsid w:val="00C52A55"/>
    <w:rsid w:val="00C53539"/>
    <w:rsid w:val="00C53892"/>
    <w:rsid w:val="00C54624"/>
    <w:rsid w:val="00C56B6E"/>
    <w:rsid w:val="00C60E6D"/>
    <w:rsid w:val="00C6219E"/>
    <w:rsid w:val="00C65949"/>
    <w:rsid w:val="00C66DCB"/>
    <w:rsid w:val="00C6758F"/>
    <w:rsid w:val="00C70193"/>
    <w:rsid w:val="00C70D33"/>
    <w:rsid w:val="00C73DB4"/>
    <w:rsid w:val="00C741E4"/>
    <w:rsid w:val="00C8096A"/>
    <w:rsid w:val="00C81B07"/>
    <w:rsid w:val="00C8559E"/>
    <w:rsid w:val="00C8629D"/>
    <w:rsid w:val="00C8714E"/>
    <w:rsid w:val="00C91AC2"/>
    <w:rsid w:val="00C91B20"/>
    <w:rsid w:val="00C9206F"/>
    <w:rsid w:val="00C925DF"/>
    <w:rsid w:val="00C943BA"/>
    <w:rsid w:val="00C94AF6"/>
    <w:rsid w:val="00CA1492"/>
    <w:rsid w:val="00CA27EF"/>
    <w:rsid w:val="00CB0F64"/>
    <w:rsid w:val="00CB2E7E"/>
    <w:rsid w:val="00CB40BA"/>
    <w:rsid w:val="00CB497A"/>
    <w:rsid w:val="00CB611C"/>
    <w:rsid w:val="00CB6992"/>
    <w:rsid w:val="00CC4BA8"/>
    <w:rsid w:val="00CC4FFE"/>
    <w:rsid w:val="00CC6B79"/>
    <w:rsid w:val="00CD32D5"/>
    <w:rsid w:val="00CD6140"/>
    <w:rsid w:val="00CD6687"/>
    <w:rsid w:val="00CF1ACC"/>
    <w:rsid w:val="00CF1C47"/>
    <w:rsid w:val="00CF1D3D"/>
    <w:rsid w:val="00CF27F0"/>
    <w:rsid w:val="00CF4986"/>
    <w:rsid w:val="00CF4D78"/>
    <w:rsid w:val="00CF6CFE"/>
    <w:rsid w:val="00CF7200"/>
    <w:rsid w:val="00D00056"/>
    <w:rsid w:val="00D00EB7"/>
    <w:rsid w:val="00D02DFD"/>
    <w:rsid w:val="00D103EF"/>
    <w:rsid w:val="00D125D6"/>
    <w:rsid w:val="00D168FF"/>
    <w:rsid w:val="00D211EE"/>
    <w:rsid w:val="00D22B6B"/>
    <w:rsid w:val="00D2322F"/>
    <w:rsid w:val="00D23EE4"/>
    <w:rsid w:val="00D24998"/>
    <w:rsid w:val="00D25ED0"/>
    <w:rsid w:val="00D27246"/>
    <w:rsid w:val="00D27969"/>
    <w:rsid w:val="00D34002"/>
    <w:rsid w:val="00D342D3"/>
    <w:rsid w:val="00D36033"/>
    <w:rsid w:val="00D403BF"/>
    <w:rsid w:val="00D46E72"/>
    <w:rsid w:val="00D52509"/>
    <w:rsid w:val="00D52D8A"/>
    <w:rsid w:val="00D53968"/>
    <w:rsid w:val="00D56740"/>
    <w:rsid w:val="00D57E2B"/>
    <w:rsid w:val="00D609AF"/>
    <w:rsid w:val="00D63CCD"/>
    <w:rsid w:val="00D65FC1"/>
    <w:rsid w:val="00D71896"/>
    <w:rsid w:val="00D71A12"/>
    <w:rsid w:val="00D80261"/>
    <w:rsid w:val="00D8166D"/>
    <w:rsid w:val="00D82827"/>
    <w:rsid w:val="00D852AC"/>
    <w:rsid w:val="00D870CA"/>
    <w:rsid w:val="00D923F0"/>
    <w:rsid w:val="00D949D3"/>
    <w:rsid w:val="00DA10E6"/>
    <w:rsid w:val="00DA6C6D"/>
    <w:rsid w:val="00DB0128"/>
    <w:rsid w:val="00DB25F5"/>
    <w:rsid w:val="00DC0C34"/>
    <w:rsid w:val="00DC17F1"/>
    <w:rsid w:val="00DC18C9"/>
    <w:rsid w:val="00DC2B85"/>
    <w:rsid w:val="00DC4D68"/>
    <w:rsid w:val="00DC7704"/>
    <w:rsid w:val="00DD5DA4"/>
    <w:rsid w:val="00DE5AED"/>
    <w:rsid w:val="00DE73DC"/>
    <w:rsid w:val="00DE7587"/>
    <w:rsid w:val="00DF04B9"/>
    <w:rsid w:val="00DF2CEF"/>
    <w:rsid w:val="00DF3E63"/>
    <w:rsid w:val="00E00E44"/>
    <w:rsid w:val="00E02634"/>
    <w:rsid w:val="00E02E64"/>
    <w:rsid w:val="00E04B35"/>
    <w:rsid w:val="00E05BE9"/>
    <w:rsid w:val="00E11915"/>
    <w:rsid w:val="00E1366A"/>
    <w:rsid w:val="00E149FB"/>
    <w:rsid w:val="00E20FCD"/>
    <w:rsid w:val="00E21CD0"/>
    <w:rsid w:val="00E21F2B"/>
    <w:rsid w:val="00E22307"/>
    <w:rsid w:val="00E22A19"/>
    <w:rsid w:val="00E22E4F"/>
    <w:rsid w:val="00E23819"/>
    <w:rsid w:val="00E23B97"/>
    <w:rsid w:val="00E23EBC"/>
    <w:rsid w:val="00E24623"/>
    <w:rsid w:val="00E25355"/>
    <w:rsid w:val="00E2590F"/>
    <w:rsid w:val="00E260F7"/>
    <w:rsid w:val="00E30241"/>
    <w:rsid w:val="00E303C0"/>
    <w:rsid w:val="00E30FE9"/>
    <w:rsid w:val="00E31069"/>
    <w:rsid w:val="00E3299B"/>
    <w:rsid w:val="00E32FAC"/>
    <w:rsid w:val="00E340B9"/>
    <w:rsid w:val="00E340FD"/>
    <w:rsid w:val="00E34C10"/>
    <w:rsid w:val="00E35C00"/>
    <w:rsid w:val="00E37DDC"/>
    <w:rsid w:val="00E42366"/>
    <w:rsid w:val="00E42383"/>
    <w:rsid w:val="00E440A4"/>
    <w:rsid w:val="00E4442E"/>
    <w:rsid w:val="00E44471"/>
    <w:rsid w:val="00E47CD9"/>
    <w:rsid w:val="00E501D9"/>
    <w:rsid w:val="00E50829"/>
    <w:rsid w:val="00E50F33"/>
    <w:rsid w:val="00E556AB"/>
    <w:rsid w:val="00E63A6C"/>
    <w:rsid w:val="00E63F6C"/>
    <w:rsid w:val="00E658EC"/>
    <w:rsid w:val="00E663DC"/>
    <w:rsid w:val="00E67333"/>
    <w:rsid w:val="00E80E91"/>
    <w:rsid w:val="00E832FE"/>
    <w:rsid w:val="00E83C5D"/>
    <w:rsid w:val="00E84528"/>
    <w:rsid w:val="00E8501B"/>
    <w:rsid w:val="00E85144"/>
    <w:rsid w:val="00E936BD"/>
    <w:rsid w:val="00E9597F"/>
    <w:rsid w:val="00E95B38"/>
    <w:rsid w:val="00EA01F3"/>
    <w:rsid w:val="00EA0857"/>
    <w:rsid w:val="00EA0B2E"/>
    <w:rsid w:val="00EA0CC9"/>
    <w:rsid w:val="00EA1C63"/>
    <w:rsid w:val="00EA1FC1"/>
    <w:rsid w:val="00EA2819"/>
    <w:rsid w:val="00EA4F60"/>
    <w:rsid w:val="00EA55A6"/>
    <w:rsid w:val="00EB01E8"/>
    <w:rsid w:val="00EB0B52"/>
    <w:rsid w:val="00EB1B9F"/>
    <w:rsid w:val="00EB2858"/>
    <w:rsid w:val="00EB2E95"/>
    <w:rsid w:val="00EB3C91"/>
    <w:rsid w:val="00EB778D"/>
    <w:rsid w:val="00EC0CA7"/>
    <w:rsid w:val="00EC7390"/>
    <w:rsid w:val="00ED1B79"/>
    <w:rsid w:val="00ED1E39"/>
    <w:rsid w:val="00EE0235"/>
    <w:rsid w:val="00EE6DE6"/>
    <w:rsid w:val="00EE78D9"/>
    <w:rsid w:val="00EE7CC2"/>
    <w:rsid w:val="00EF0AFE"/>
    <w:rsid w:val="00EF43A4"/>
    <w:rsid w:val="00EF72C9"/>
    <w:rsid w:val="00F03539"/>
    <w:rsid w:val="00F03EA0"/>
    <w:rsid w:val="00F04A1D"/>
    <w:rsid w:val="00F04C8F"/>
    <w:rsid w:val="00F06F65"/>
    <w:rsid w:val="00F11AA7"/>
    <w:rsid w:val="00F12275"/>
    <w:rsid w:val="00F12E54"/>
    <w:rsid w:val="00F154C7"/>
    <w:rsid w:val="00F17367"/>
    <w:rsid w:val="00F21A3E"/>
    <w:rsid w:val="00F22FE0"/>
    <w:rsid w:val="00F2644D"/>
    <w:rsid w:val="00F3273E"/>
    <w:rsid w:val="00F32819"/>
    <w:rsid w:val="00F347A6"/>
    <w:rsid w:val="00F35AA1"/>
    <w:rsid w:val="00F4005C"/>
    <w:rsid w:val="00F40454"/>
    <w:rsid w:val="00F43A7D"/>
    <w:rsid w:val="00F46B80"/>
    <w:rsid w:val="00F47D84"/>
    <w:rsid w:val="00F47DED"/>
    <w:rsid w:val="00F53CEC"/>
    <w:rsid w:val="00F544FF"/>
    <w:rsid w:val="00F548BD"/>
    <w:rsid w:val="00F54FFC"/>
    <w:rsid w:val="00F55717"/>
    <w:rsid w:val="00F64506"/>
    <w:rsid w:val="00F66585"/>
    <w:rsid w:val="00F72EC3"/>
    <w:rsid w:val="00F73D4C"/>
    <w:rsid w:val="00F81CFD"/>
    <w:rsid w:val="00F907FC"/>
    <w:rsid w:val="00F9399E"/>
    <w:rsid w:val="00F94D7C"/>
    <w:rsid w:val="00F94E51"/>
    <w:rsid w:val="00F964EF"/>
    <w:rsid w:val="00FA2B2E"/>
    <w:rsid w:val="00FA2F02"/>
    <w:rsid w:val="00FA5D8E"/>
    <w:rsid w:val="00FB0534"/>
    <w:rsid w:val="00FB095C"/>
    <w:rsid w:val="00FB6892"/>
    <w:rsid w:val="00FB77B1"/>
    <w:rsid w:val="00FC3759"/>
    <w:rsid w:val="00FC4EAF"/>
    <w:rsid w:val="00FC5EDE"/>
    <w:rsid w:val="00FC6524"/>
    <w:rsid w:val="00FC677B"/>
    <w:rsid w:val="00FC6E77"/>
    <w:rsid w:val="00FD05C6"/>
    <w:rsid w:val="00FD0A68"/>
    <w:rsid w:val="00FD0B45"/>
    <w:rsid w:val="00FD709E"/>
    <w:rsid w:val="00FE4152"/>
    <w:rsid w:val="00FF1ACB"/>
    <w:rsid w:val="00FF450A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3C0B2-5204-4244-AAD7-DD6EE0B5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1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1983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Vyr_buh</cp:lastModifiedBy>
  <cp:revision>3</cp:revision>
  <cp:lastPrinted>2018-04-13T03:23:00Z</cp:lastPrinted>
  <dcterms:created xsi:type="dcterms:W3CDTF">2018-07-12T11:35:00Z</dcterms:created>
  <dcterms:modified xsi:type="dcterms:W3CDTF">2018-07-12T11:36:00Z</dcterms:modified>
</cp:coreProperties>
</file>